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F08A7" w14:textId="77777777" w:rsidR="004C6E06" w:rsidRDefault="004C6E06" w:rsidP="004C6E06">
      <w:pPr>
        <w:pStyle w:val="NoSpacing"/>
      </w:pPr>
      <w:r>
        <w:rPr>
          <w:u w:val="single"/>
        </w:rPr>
        <w:t>William NARBURGH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fl.1457)</w:t>
      </w:r>
    </w:p>
    <w:p w14:paraId="583BBF4A" w14:textId="77777777" w:rsidR="004C6E06" w:rsidRDefault="004C6E06" w:rsidP="004C6E06">
      <w:pPr>
        <w:pStyle w:val="NoSpacing"/>
      </w:pPr>
      <w:r>
        <w:t>of London.</w:t>
      </w:r>
    </w:p>
    <w:p w14:paraId="072664CF" w14:textId="77777777" w:rsidR="004C6E06" w:rsidRDefault="004C6E06" w:rsidP="004C6E06">
      <w:pPr>
        <w:pStyle w:val="NoSpacing"/>
      </w:pPr>
    </w:p>
    <w:p w14:paraId="66F61464" w14:textId="77777777" w:rsidR="004C6E06" w:rsidRDefault="004C6E06" w:rsidP="004C6E06">
      <w:pPr>
        <w:pStyle w:val="NoSpacing"/>
      </w:pPr>
    </w:p>
    <w:p w14:paraId="09792D34" w14:textId="77777777" w:rsidR="004C6E06" w:rsidRDefault="004C6E06" w:rsidP="004C6E06">
      <w:pPr>
        <w:pStyle w:val="NoSpacing"/>
      </w:pPr>
      <w:r>
        <w:t>21 Sep.1457</w:t>
      </w:r>
      <w:r>
        <w:tab/>
        <w:t xml:space="preserve">He was one of those who were elected Auditors of the accounts of the </w:t>
      </w:r>
    </w:p>
    <w:p w14:paraId="08C7D473" w14:textId="77777777" w:rsidR="004C6E06" w:rsidRDefault="004C6E06" w:rsidP="004C6E06">
      <w:pPr>
        <w:pStyle w:val="NoSpacing"/>
      </w:pPr>
      <w:r>
        <w:tab/>
      </w:r>
      <w:r>
        <w:tab/>
        <w:t>Chamberlain and of the accounts of the Wardens of London Bridge.</w:t>
      </w:r>
    </w:p>
    <w:p w14:paraId="752DE7DC" w14:textId="77777777" w:rsidR="004C6E06" w:rsidRDefault="004C6E06" w:rsidP="004C6E06">
      <w:pPr>
        <w:pStyle w:val="NoSpacing"/>
      </w:pPr>
      <w:r>
        <w:tab/>
      </w:r>
      <w:r>
        <w:tab/>
        <w:t>(“Calendar of Letter-Books of the City of London: K” folio 298)</w:t>
      </w:r>
    </w:p>
    <w:p w14:paraId="7D24E9F0" w14:textId="77777777" w:rsidR="004C6E06" w:rsidRDefault="004C6E06" w:rsidP="004C6E06">
      <w:pPr>
        <w:pStyle w:val="NoSpacing"/>
      </w:pPr>
    </w:p>
    <w:p w14:paraId="0C2FA8AE" w14:textId="77777777" w:rsidR="004C6E06" w:rsidRDefault="004C6E06" w:rsidP="004C6E06">
      <w:pPr>
        <w:pStyle w:val="NoSpacing"/>
      </w:pPr>
    </w:p>
    <w:p w14:paraId="1B66E4DE" w14:textId="77777777" w:rsidR="004C6E06" w:rsidRPr="00EF3683" w:rsidRDefault="004C6E06" w:rsidP="004C6E06">
      <w:pPr>
        <w:pStyle w:val="NoSpacing"/>
      </w:pPr>
      <w:r>
        <w:t>7 October 2018</w:t>
      </w:r>
    </w:p>
    <w:p w14:paraId="3E34F192" w14:textId="42E4312B" w:rsidR="006B2F86" w:rsidRPr="004C6E06" w:rsidRDefault="004C6E06" w:rsidP="00E71FC3">
      <w:pPr>
        <w:pStyle w:val="NoSpacing"/>
      </w:pPr>
      <w:bookmarkStart w:id="0" w:name="_GoBack"/>
      <w:bookmarkEnd w:id="0"/>
    </w:p>
    <w:sectPr w:rsidR="006B2F86" w:rsidRPr="004C6E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70604" w14:textId="77777777" w:rsidR="004C6E06" w:rsidRDefault="004C6E06" w:rsidP="00E71FC3">
      <w:pPr>
        <w:spacing w:after="0" w:line="240" w:lineRule="auto"/>
      </w:pPr>
      <w:r>
        <w:separator/>
      </w:r>
    </w:p>
  </w:endnote>
  <w:endnote w:type="continuationSeparator" w:id="0">
    <w:p w14:paraId="5D3EAD06" w14:textId="77777777" w:rsidR="004C6E06" w:rsidRDefault="004C6E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9C6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44017" w14:textId="77777777" w:rsidR="004C6E06" w:rsidRDefault="004C6E06" w:rsidP="00E71FC3">
      <w:pPr>
        <w:spacing w:after="0" w:line="240" w:lineRule="auto"/>
      </w:pPr>
      <w:r>
        <w:separator/>
      </w:r>
    </w:p>
  </w:footnote>
  <w:footnote w:type="continuationSeparator" w:id="0">
    <w:p w14:paraId="04A614E9" w14:textId="77777777" w:rsidR="004C6E06" w:rsidRDefault="004C6E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E06"/>
    <w:rsid w:val="001A7C09"/>
    <w:rsid w:val="004C6E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CA13E"/>
  <w15:chartTrackingRefBased/>
  <w15:docId w15:val="{D09E05B0-CEB8-4099-BED3-DF1CDDDF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2018-10-07T21:07:00Z</dcterms:created>
  <dcterms:modified xsi:type="dcterms:W3CDTF">2018-10-07T21:08:00Z</dcterms:modified>
</cp:coreProperties>
</file>